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13D" w:rsidRPr="002B19C1" w:rsidRDefault="00A3413D" w:rsidP="00F011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2B19C1">
        <w:rPr>
          <w:rFonts w:ascii="Times New Roman" w:hAnsi="Times New Roman"/>
          <w:sz w:val="28"/>
          <w:szCs w:val="28"/>
        </w:rPr>
        <w:t>Приложение</w:t>
      </w:r>
    </w:p>
    <w:p w:rsidR="00A3413D" w:rsidRDefault="00A3413D" w:rsidP="002B19C1">
      <w:pPr>
        <w:spacing w:after="0" w:line="240" w:lineRule="auto"/>
        <w:ind w:firstLine="48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2B19C1">
        <w:rPr>
          <w:rFonts w:ascii="Times New Roman" w:hAnsi="Times New Roman"/>
          <w:sz w:val="28"/>
          <w:szCs w:val="28"/>
        </w:rPr>
        <w:t xml:space="preserve"> распоряжению</w:t>
      </w:r>
      <w:r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A3413D" w:rsidRDefault="00A3413D" w:rsidP="002B19C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Ольгинского муниципального района </w:t>
      </w:r>
    </w:p>
    <w:p w:rsidR="00A3413D" w:rsidRPr="00F0115C" w:rsidRDefault="00A3413D" w:rsidP="00F0115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u w:val="single"/>
        </w:rPr>
      </w:pPr>
      <w:r w:rsidRPr="00F0115C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F0115C">
        <w:rPr>
          <w:rFonts w:ascii="Times New Roman" w:hAnsi="Times New Roman"/>
          <w:sz w:val="28"/>
          <w:szCs w:val="28"/>
          <w:u w:val="single"/>
        </w:rPr>
        <w:t>от  15.01.2019 г. № 8-р</w:t>
      </w:r>
    </w:p>
    <w:p w:rsidR="00A3413D" w:rsidRDefault="00A3413D" w:rsidP="0022070A">
      <w:pPr>
        <w:ind w:firstLine="709"/>
        <w:rPr>
          <w:rFonts w:ascii="Times New Roman" w:hAnsi="Times New Roman"/>
          <w:b/>
          <w:sz w:val="28"/>
          <w:szCs w:val="28"/>
        </w:rPr>
      </w:pPr>
    </w:p>
    <w:p w:rsidR="00A3413D" w:rsidRPr="00635B41" w:rsidRDefault="00A3413D" w:rsidP="0022070A">
      <w:pPr>
        <w:ind w:firstLine="709"/>
        <w:rPr>
          <w:b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Pr="00D036D5">
        <w:rPr>
          <w:b/>
        </w:rPr>
        <w:t xml:space="preserve"> </w:t>
      </w:r>
      <w:r w:rsidRPr="00D036D5">
        <w:rPr>
          <w:rFonts w:ascii="Times New Roman" w:hAnsi="Times New Roman"/>
          <w:b/>
          <w:sz w:val="28"/>
          <w:szCs w:val="28"/>
        </w:rPr>
        <w:t>Показатели по поступлениям и выплатам учреждения</w:t>
      </w:r>
      <w:r w:rsidRPr="00635B41">
        <w:rPr>
          <w:b/>
        </w:rPr>
        <w:t xml:space="preserve"> </w:t>
      </w:r>
    </w:p>
    <w:p w:rsidR="00A3413D" w:rsidRPr="00635B41" w:rsidRDefault="00A3413D" w:rsidP="0022070A">
      <w:pPr>
        <w:pStyle w:val="ConsPlusNormal"/>
        <w:ind w:firstLine="600"/>
        <w:jc w:val="both"/>
        <w:outlineLvl w:val="1"/>
        <w:rPr>
          <w:rFonts w:ascii="Times New Roman" w:hAnsi="Times New Roman" w:cs="Times New Roman"/>
          <w:sz w:val="16"/>
          <w:szCs w:val="16"/>
        </w:rPr>
      </w:pPr>
    </w:p>
    <w:tbl>
      <w:tblPr>
        <w:tblW w:w="9667" w:type="dxa"/>
        <w:tblCellSpacing w:w="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2409"/>
        <w:gridCol w:w="2194"/>
        <w:gridCol w:w="1350"/>
        <w:gridCol w:w="1893"/>
        <w:gridCol w:w="1821"/>
      </w:tblGrid>
      <w:tr w:rsidR="00A3413D" w:rsidRPr="00A07EB3" w:rsidTr="0088083B">
        <w:trPr>
          <w:trHeight w:val="315"/>
          <w:tblCellSpacing w:w="0" w:type="dxa"/>
        </w:trPr>
        <w:tc>
          <w:tcPr>
            <w:tcW w:w="2418" w:type="dxa"/>
            <w:vMerge w:val="restart"/>
            <w:vAlign w:val="center"/>
          </w:tcPr>
          <w:p w:rsidR="00A3413D" w:rsidRPr="00D036D5" w:rsidRDefault="00A3413D" w:rsidP="0088083B">
            <w:pPr>
              <w:pStyle w:val="ConsPlusNormal"/>
              <w:ind w:hanging="1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184" w:type="dxa"/>
            <w:vMerge w:val="restart"/>
            <w:vAlign w:val="center"/>
          </w:tcPr>
          <w:p w:rsidR="00A3413D" w:rsidRPr="00D036D5" w:rsidRDefault="00A3413D" w:rsidP="0088083B">
            <w:pPr>
              <w:pStyle w:val="ConsPlusNormal"/>
              <w:ind w:right="50" w:hanging="1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 и операции сектора государственного управления</w:t>
            </w:r>
          </w:p>
        </w:tc>
        <w:tc>
          <w:tcPr>
            <w:tcW w:w="1350" w:type="dxa"/>
            <w:vMerge w:val="restart"/>
            <w:vAlign w:val="center"/>
          </w:tcPr>
          <w:p w:rsidR="00A3413D" w:rsidRPr="00A07EB3" w:rsidRDefault="00A3413D" w:rsidP="008808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EB3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715" w:type="dxa"/>
            <w:gridSpan w:val="2"/>
          </w:tcPr>
          <w:p w:rsidR="00A3413D" w:rsidRPr="00D036D5" w:rsidRDefault="00A3413D" w:rsidP="0088083B">
            <w:pPr>
              <w:pStyle w:val="ConsPlusNormal"/>
              <w:ind w:hanging="13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</w:tr>
      <w:tr w:rsidR="00A3413D" w:rsidRPr="00A07EB3" w:rsidTr="0088083B">
        <w:trPr>
          <w:trHeight w:val="315"/>
          <w:tblCellSpacing w:w="0" w:type="dxa"/>
        </w:trPr>
        <w:tc>
          <w:tcPr>
            <w:tcW w:w="2418" w:type="dxa"/>
            <w:vMerge/>
            <w:vAlign w:val="center"/>
          </w:tcPr>
          <w:p w:rsidR="00A3413D" w:rsidRPr="00D036D5" w:rsidRDefault="00A3413D" w:rsidP="0088083B">
            <w:pPr>
              <w:pStyle w:val="ConsPlusNormal"/>
              <w:ind w:firstLine="60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4" w:type="dxa"/>
            <w:vMerge/>
            <w:vAlign w:val="center"/>
          </w:tcPr>
          <w:p w:rsidR="00A3413D" w:rsidRPr="00D036D5" w:rsidRDefault="00A3413D" w:rsidP="0088083B">
            <w:pPr>
              <w:pStyle w:val="ConsPlusNormal"/>
              <w:ind w:firstLine="60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Merge/>
          </w:tcPr>
          <w:p w:rsidR="00A3413D" w:rsidRPr="00A07EB3" w:rsidRDefault="00A3413D" w:rsidP="0088083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по лицевому</w:t>
            </w: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 xml:space="preserve"> счет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на муниципальное задание</w:t>
            </w: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left="25"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операции по счету на прочие безвозмездные поступления</w:t>
            </w:r>
          </w:p>
        </w:tc>
      </w:tr>
      <w:tr w:rsidR="00A3413D" w:rsidRPr="00A07EB3" w:rsidTr="0088083B">
        <w:trPr>
          <w:trHeight w:val="346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Планируемый остаток средств на начало планируемого года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E3A1B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11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b/>
                <w:sz w:val="28"/>
                <w:szCs w:val="28"/>
              </w:rPr>
              <w:t>Поступления, всего: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50" w:type="dxa"/>
          </w:tcPr>
          <w:p w:rsidR="00A3413D" w:rsidRPr="000763BA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763BA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763BA" w:rsidRDefault="00A3413D" w:rsidP="00F656D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3907354</w:t>
            </w:r>
            <w:r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1893" w:type="dxa"/>
          </w:tcPr>
          <w:p w:rsidR="00A3413D" w:rsidRPr="000763BA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763BA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B06B1B" w:rsidRDefault="00A3413D" w:rsidP="00F656D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3877154</w:t>
            </w:r>
            <w:r w:rsidRPr="00B06B1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0763BA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30200</w:t>
            </w:r>
            <w:r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A3413D" w:rsidRPr="00A07EB3" w:rsidTr="0088083B">
        <w:trPr>
          <w:trHeight w:val="175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Субсидии на выполнение муниципального задания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A07EB3" w:rsidRDefault="00A3413D" w:rsidP="0088083B">
            <w:r w:rsidRPr="00A07EB3">
              <w:rPr>
                <w:rFonts w:ascii="Times New Roman" w:hAnsi="Times New Roman"/>
                <w:sz w:val="28"/>
                <w:szCs w:val="28"/>
              </w:rPr>
              <w:t>3860000,00</w:t>
            </w:r>
          </w:p>
        </w:tc>
        <w:tc>
          <w:tcPr>
            <w:tcW w:w="1893" w:type="dxa"/>
          </w:tcPr>
          <w:p w:rsidR="00A3413D" w:rsidRPr="00A07EB3" w:rsidRDefault="00A3413D" w:rsidP="0022070A">
            <w:pPr>
              <w:jc w:val="center"/>
            </w:pPr>
            <w:r w:rsidRPr="00A07EB3">
              <w:rPr>
                <w:rFonts w:ascii="Times New Roman" w:hAnsi="Times New Roman"/>
                <w:sz w:val="28"/>
                <w:szCs w:val="28"/>
              </w:rPr>
              <w:t>3860000,00</w:t>
            </w: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Бюджетные инвестиции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hanging="1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hanging="1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 xml:space="preserve">Поступления от оказания муниципальным бюджетным учреждением услуг (выполнения работ), предоставление которых для физических и юридических лиц осуществляется на платной основе, всего 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 xml:space="preserve">         в том числе:</w:t>
            </w: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Услуга № 1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Услуга № 2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Поступления от иной приносящей доход деятельности, всего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30200,00</w:t>
            </w: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30200,00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 xml:space="preserve">        в том числе:</w:t>
            </w: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доходы от оказания услуг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1893" w:type="dxa"/>
          </w:tcPr>
          <w:p w:rsidR="00A3413D" w:rsidRPr="00D036D5" w:rsidRDefault="00A3413D" w:rsidP="000710E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Поступления от реализации ценных бумаг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Планируемый остаток средств на конец планируемого года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Субсидия на иные цели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350" w:type="dxa"/>
          </w:tcPr>
          <w:p w:rsidR="00A3413D" w:rsidRPr="00D036D5" w:rsidRDefault="00A3413D" w:rsidP="0022070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17154,59</w:t>
            </w: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17154,59</w:t>
            </w:r>
          </w:p>
        </w:tc>
        <w:tc>
          <w:tcPr>
            <w:tcW w:w="1822" w:type="dxa"/>
          </w:tcPr>
          <w:p w:rsidR="00A3413D" w:rsidRPr="00D036D5" w:rsidRDefault="00A3413D" w:rsidP="0022070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3413D" w:rsidRPr="00A07EB3" w:rsidTr="0088083B">
        <w:trPr>
          <w:trHeight w:val="465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b/>
                <w:sz w:val="28"/>
                <w:szCs w:val="28"/>
              </w:rPr>
              <w:t>Выплаты, всего</w:t>
            </w: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b/>
                <w:sz w:val="28"/>
                <w:szCs w:val="28"/>
              </w:rPr>
              <w:t>900</w:t>
            </w:r>
          </w:p>
        </w:tc>
        <w:tc>
          <w:tcPr>
            <w:tcW w:w="1350" w:type="dxa"/>
          </w:tcPr>
          <w:p w:rsidR="00A3413D" w:rsidRPr="000E3C2E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E56C2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3907354</w:t>
            </w:r>
            <w:r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1893" w:type="dxa"/>
          </w:tcPr>
          <w:p w:rsidR="00A3413D" w:rsidRPr="000E3C2E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E56C2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3877154</w:t>
            </w:r>
            <w:r w:rsidRPr="00B06B1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</w:tc>
        <w:tc>
          <w:tcPr>
            <w:tcW w:w="1822" w:type="dxa"/>
          </w:tcPr>
          <w:p w:rsidR="00A3413D" w:rsidRPr="000E3C2E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30200</w:t>
            </w:r>
            <w:r w:rsidRPr="000763B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A3413D" w:rsidRPr="00A07EB3" w:rsidTr="0088083B">
        <w:trPr>
          <w:trHeight w:val="152"/>
          <w:tblCellSpacing w:w="0" w:type="dxa"/>
        </w:trPr>
        <w:tc>
          <w:tcPr>
            <w:tcW w:w="2418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036D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84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3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60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52559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, всего</w:t>
            </w:r>
          </w:p>
        </w:tc>
        <w:tc>
          <w:tcPr>
            <w:tcW w:w="2184" w:type="dxa"/>
          </w:tcPr>
          <w:p w:rsidR="00A3413D" w:rsidRPr="000E3C2E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b/>
                <w:sz w:val="28"/>
                <w:szCs w:val="28"/>
              </w:rPr>
              <w:t>110</w:t>
            </w:r>
          </w:p>
        </w:tc>
        <w:tc>
          <w:tcPr>
            <w:tcW w:w="1350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3684649,34</w:t>
            </w:r>
          </w:p>
        </w:tc>
        <w:tc>
          <w:tcPr>
            <w:tcW w:w="1893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3676884,96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3413D" w:rsidRPr="000E3C2E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7764,38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8240F0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 xml:space="preserve">       из них:</w:t>
            </w:r>
          </w:p>
          <w:p w:rsidR="00A3413D" w:rsidRPr="00965C10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фонд оплаты труда</w:t>
            </w:r>
          </w:p>
        </w:tc>
        <w:tc>
          <w:tcPr>
            <w:tcW w:w="2184" w:type="dxa"/>
          </w:tcPr>
          <w:p w:rsidR="00A3413D" w:rsidRPr="0035136C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:rsidR="00A3413D" w:rsidRPr="0035136C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350" w:type="dxa"/>
          </w:tcPr>
          <w:p w:rsidR="00A3413D" w:rsidRPr="00700DCF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2669447</w:t>
            </w:r>
            <w:r w:rsidRPr="00700DC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93" w:type="dxa"/>
          </w:tcPr>
          <w:p w:rsidR="00A3413D" w:rsidRPr="00700DCF" w:rsidRDefault="00A3413D" w:rsidP="0022070A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2669447</w:t>
            </w:r>
            <w:r w:rsidRPr="00700DC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8240F0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2184" w:type="dxa"/>
          </w:tcPr>
          <w:p w:rsidR="00A3413D" w:rsidRPr="0035136C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67BA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350" w:type="dxa"/>
          </w:tcPr>
          <w:p w:rsidR="00A3413D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35820,54</w:t>
            </w:r>
          </w:p>
        </w:tc>
        <w:tc>
          <w:tcPr>
            <w:tcW w:w="1893" w:type="dxa"/>
          </w:tcPr>
          <w:p w:rsidR="00A3413D" w:rsidRPr="00767BA5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32650,09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3170,45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2184" w:type="dxa"/>
          </w:tcPr>
          <w:p w:rsidR="00A3413D" w:rsidRPr="00767BA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350" w:type="dxa"/>
          </w:tcPr>
          <w:p w:rsidR="00A3413D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173330,34</w:t>
            </w:r>
          </w:p>
        </w:tc>
        <w:tc>
          <w:tcPr>
            <w:tcW w:w="1893" w:type="dxa"/>
          </w:tcPr>
          <w:p w:rsidR="00A3413D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168736,41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4593,93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3A2C94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84" w:type="dxa"/>
          </w:tcPr>
          <w:p w:rsidR="00A3413D" w:rsidRPr="0035136C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119</w:t>
            </w:r>
          </w:p>
        </w:tc>
        <w:tc>
          <w:tcPr>
            <w:tcW w:w="1350" w:type="dxa"/>
          </w:tcPr>
          <w:p w:rsidR="00A3413D" w:rsidRPr="00D036D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806051,45</w:t>
            </w:r>
          </w:p>
        </w:tc>
        <w:tc>
          <w:tcPr>
            <w:tcW w:w="1893" w:type="dxa"/>
          </w:tcPr>
          <w:p w:rsidR="00A3413D" w:rsidRPr="00E9281D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806051,45</w:t>
            </w:r>
          </w:p>
        </w:tc>
        <w:tc>
          <w:tcPr>
            <w:tcW w:w="1822" w:type="dxa"/>
          </w:tcPr>
          <w:p w:rsidR="00A3413D" w:rsidRPr="003A2C94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Иные закупки товаров, работ и услуг для обеспечения</w:t>
            </w:r>
          </w:p>
          <w:p w:rsidR="00A3413D" w:rsidRPr="00F96BDB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 xml:space="preserve"> нужд, всего</w:t>
            </w:r>
          </w:p>
        </w:tc>
        <w:tc>
          <w:tcPr>
            <w:tcW w:w="2184" w:type="dxa"/>
          </w:tcPr>
          <w:p w:rsidR="00A3413D" w:rsidRPr="000E3C2E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b/>
                <w:sz w:val="28"/>
                <w:szCs w:val="28"/>
              </w:rPr>
              <w:t>240</w:t>
            </w:r>
          </w:p>
        </w:tc>
        <w:tc>
          <w:tcPr>
            <w:tcW w:w="1350" w:type="dxa"/>
          </w:tcPr>
          <w:p w:rsidR="00A3413D" w:rsidRPr="00A35400" w:rsidRDefault="00A3413D" w:rsidP="000710E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222500</w:t>
            </w:r>
            <w:r w:rsidRPr="00A3540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893" w:type="dxa"/>
          </w:tcPr>
          <w:p w:rsidR="00A3413D" w:rsidRPr="000E3C2E" w:rsidRDefault="00A3413D" w:rsidP="000710E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200065,04</w:t>
            </w:r>
          </w:p>
        </w:tc>
        <w:tc>
          <w:tcPr>
            <w:tcW w:w="1822" w:type="dxa"/>
          </w:tcPr>
          <w:p w:rsidR="00A3413D" w:rsidRPr="000E3C2E" w:rsidRDefault="00A3413D" w:rsidP="000710E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22435</w:t>
            </w:r>
            <w:r w:rsidRPr="000E3C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 xml:space="preserve">Прочая закупка товаров, работ и услуг для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государственных</w:t>
            </w:r>
          </w:p>
          <w:p w:rsidR="00A3413D" w:rsidRPr="00767BA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 xml:space="preserve"> нужд</w:t>
            </w:r>
          </w:p>
        </w:tc>
        <w:tc>
          <w:tcPr>
            <w:tcW w:w="2184" w:type="dxa"/>
          </w:tcPr>
          <w:p w:rsidR="00A3413D" w:rsidRPr="0035136C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highlight w:val="yellow"/>
                <w:lang w:val="en-US"/>
              </w:rPr>
            </w:pPr>
            <w:r w:rsidRPr="008240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240F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44</w:t>
            </w:r>
          </w:p>
        </w:tc>
        <w:tc>
          <w:tcPr>
            <w:tcW w:w="1350" w:type="dxa"/>
          </w:tcPr>
          <w:p w:rsidR="00A3413D" w:rsidRPr="00D036D5" w:rsidRDefault="00A3413D" w:rsidP="000710E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222500,66</w:t>
            </w:r>
          </w:p>
        </w:tc>
        <w:tc>
          <w:tcPr>
            <w:tcW w:w="1893" w:type="dxa"/>
          </w:tcPr>
          <w:p w:rsidR="00A3413D" w:rsidRPr="00D036D5" w:rsidRDefault="00A3413D" w:rsidP="000710E0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200065,04</w:t>
            </w:r>
          </w:p>
        </w:tc>
        <w:tc>
          <w:tcPr>
            <w:tcW w:w="1822" w:type="dxa"/>
          </w:tcPr>
          <w:p w:rsidR="00A3413D" w:rsidRPr="00D036D5" w:rsidRDefault="00A3413D" w:rsidP="00AF2083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22435,62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Pr="00767BA5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184" w:type="dxa"/>
          </w:tcPr>
          <w:p w:rsidR="00A3413D" w:rsidRPr="00767BA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850</w:t>
            </w:r>
          </w:p>
        </w:tc>
        <w:tc>
          <w:tcPr>
            <w:tcW w:w="1350" w:type="dxa"/>
          </w:tcPr>
          <w:p w:rsidR="00A3413D" w:rsidRPr="00767BA5" w:rsidRDefault="00A3413D" w:rsidP="00E56C2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204,59</w:t>
            </w:r>
          </w:p>
        </w:tc>
        <w:tc>
          <w:tcPr>
            <w:tcW w:w="1893" w:type="dxa"/>
          </w:tcPr>
          <w:p w:rsidR="00A3413D" w:rsidRPr="00767BA5" w:rsidRDefault="00A3413D" w:rsidP="00E56C2E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204,59</w:t>
            </w:r>
          </w:p>
        </w:tc>
        <w:tc>
          <w:tcPr>
            <w:tcW w:w="1822" w:type="dxa"/>
          </w:tcPr>
          <w:p w:rsidR="00A3413D" w:rsidRPr="00767BA5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2184" w:type="dxa"/>
          </w:tcPr>
          <w:p w:rsidR="00A3413D" w:rsidRPr="008240F0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851</w:t>
            </w:r>
          </w:p>
        </w:tc>
        <w:tc>
          <w:tcPr>
            <w:tcW w:w="1350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893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 и сборов</w:t>
            </w:r>
          </w:p>
        </w:tc>
        <w:tc>
          <w:tcPr>
            <w:tcW w:w="2184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</w:tc>
        <w:tc>
          <w:tcPr>
            <w:tcW w:w="1350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93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3413D" w:rsidRPr="00A07EB3" w:rsidTr="0088083B">
        <w:trPr>
          <w:trHeight w:val="70"/>
          <w:tblCellSpacing w:w="0" w:type="dxa"/>
        </w:trPr>
        <w:tc>
          <w:tcPr>
            <w:tcW w:w="2418" w:type="dxa"/>
          </w:tcPr>
          <w:p w:rsidR="00A3413D" w:rsidRDefault="00A3413D" w:rsidP="0088083B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2184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</w:t>
            </w:r>
          </w:p>
        </w:tc>
        <w:tc>
          <w:tcPr>
            <w:tcW w:w="1350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165,59</w:t>
            </w:r>
          </w:p>
        </w:tc>
        <w:tc>
          <w:tcPr>
            <w:tcW w:w="1893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165,59</w:t>
            </w:r>
          </w:p>
        </w:tc>
        <w:tc>
          <w:tcPr>
            <w:tcW w:w="1822" w:type="dxa"/>
          </w:tcPr>
          <w:p w:rsidR="00A3413D" w:rsidRDefault="00A3413D" w:rsidP="0088083B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3413D" w:rsidRDefault="00A3413D"/>
    <w:sectPr w:rsidR="00A3413D" w:rsidSect="001761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70A"/>
    <w:rsid w:val="000710E0"/>
    <w:rsid w:val="000763BA"/>
    <w:rsid w:val="000E3C2E"/>
    <w:rsid w:val="001761E4"/>
    <w:rsid w:val="00190B6F"/>
    <w:rsid w:val="0022070A"/>
    <w:rsid w:val="002B19C1"/>
    <w:rsid w:val="002D509B"/>
    <w:rsid w:val="00333387"/>
    <w:rsid w:val="0035136C"/>
    <w:rsid w:val="003A2C94"/>
    <w:rsid w:val="0052559D"/>
    <w:rsid w:val="00635B41"/>
    <w:rsid w:val="00700DCF"/>
    <w:rsid w:val="00767BA5"/>
    <w:rsid w:val="008240F0"/>
    <w:rsid w:val="0088083B"/>
    <w:rsid w:val="00965C10"/>
    <w:rsid w:val="00A07EB3"/>
    <w:rsid w:val="00A3413D"/>
    <w:rsid w:val="00A35400"/>
    <w:rsid w:val="00AF2083"/>
    <w:rsid w:val="00B06B1B"/>
    <w:rsid w:val="00D036D5"/>
    <w:rsid w:val="00DE3A1B"/>
    <w:rsid w:val="00E56C2E"/>
    <w:rsid w:val="00E9281D"/>
    <w:rsid w:val="00F0115C"/>
    <w:rsid w:val="00F656DE"/>
    <w:rsid w:val="00F96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70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070A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371</Words>
  <Characters>2116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pozitiv</dc:creator>
  <cp:keywords/>
  <dc:description/>
  <cp:lastModifiedBy>Пользователь</cp:lastModifiedBy>
  <cp:revision>3</cp:revision>
  <cp:lastPrinted>2019-01-14T05:52:00Z</cp:lastPrinted>
  <dcterms:created xsi:type="dcterms:W3CDTF">2019-01-13T23:13:00Z</dcterms:created>
  <dcterms:modified xsi:type="dcterms:W3CDTF">2019-01-15T05:07:00Z</dcterms:modified>
</cp:coreProperties>
</file>